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EC8" w:rsidRDefault="00790EC8" w:rsidP="006B4F16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</w:p>
    <w:p w:rsidR="006B4F16" w:rsidRDefault="006B4F16" w:rsidP="006B4F16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bookmarkStart w:id="0" w:name="_GoBack"/>
      <w:bookmarkEnd w:id="0"/>
      <w:r>
        <w:rPr>
          <w:rFonts w:asciiTheme="majorHAnsi" w:hAnsiTheme="majorHAnsi"/>
          <w:b/>
          <w:sz w:val="32"/>
          <w:szCs w:val="32"/>
        </w:rPr>
        <w:t xml:space="preserve">ИНДИВИДУАЛНО </w:t>
      </w:r>
      <w:r w:rsidRPr="00BE482C">
        <w:rPr>
          <w:rFonts w:asciiTheme="majorHAnsi" w:hAnsiTheme="majorHAnsi"/>
          <w:b/>
          <w:sz w:val="32"/>
          <w:szCs w:val="32"/>
        </w:rPr>
        <w:t>КЛАСИРАНЕ</w:t>
      </w:r>
    </w:p>
    <w:p w:rsidR="006B4F16" w:rsidRDefault="00F815A2" w:rsidP="006B4F16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МЛАДЕЖИ</w:t>
      </w:r>
      <w:r w:rsidR="006B4F16">
        <w:rPr>
          <w:rFonts w:asciiTheme="majorHAnsi" w:hAnsiTheme="majorHAnsi"/>
          <w:b/>
          <w:sz w:val="32"/>
          <w:szCs w:val="32"/>
        </w:rPr>
        <w:t xml:space="preserve"> </w:t>
      </w:r>
      <w:r w:rsidR="006B4F16" w:rsidRPr="00BE482C">
        <w:rPr>
          <w:rFonts w:asciiTheme="majorHAnsi" w:hAnsiTheme="majorHAnsi"/>
          <w:b/>
          <w:sz w:val="32"/>
          <w:szCs w:val="32"/>
        </w:rPr>
        <w:t>ДЛ</w:t>
      </w:r>
      <w:r w:rsidR="006B4F16">
        <w:rPr>
          <w:rFonts w:asciiTheme="majorHAnsi" w:hAnsiTheme="majorHAnsi"/>
          <w:b/>
          <w:sz w:val="32"/>
          <w:szCs w:val="32"/>
        </w:rPr>
        <w:t xml:space="preserve">ОП </w:t>
      </w:r>
      <w:r w:rsidR="00790EC8">
        <w:rPr>
          <w:rFonts w:asciiTheme="majorHAnsi" w:hAnsiTheme="majorHAnsi"/>
          <w:b/>
          <w:sz w:val="32"/>
          <w:szCs w:val="32"/>
        </w:rPr>
        <w:t>2</w:t>
      </w:r>
      <w:r w:rsidR="006B4F16">
        <w:rPr>
          <w:rFonts w:asciiTheme="majorHAnsi" w:hAnsiTheme="majorHAnsi"/>
          <w:b/>
          <w:sz w:val="32"/>
          <w:szCs w:val="32"/>
        </w:rPr>
        <w:t xml:space="preserve"> КРЪГ</w:t>
      </w:r>
      <w:r w:rsidR="006B4F16" w:rsidRPr="00BE482C">
        <w:rPr>
          <w:rFonts w:asciiTheme="majorHAnsi" w:hAnsiTheme="majorHAnsi"/>
          <w:b/>
          <w:sz w:val="32"/>
          <w:szCs w:val="32"/>
        </w:rPr>
        <w:t xml:space="preserve"> </w:t>
      </w:r>
    </w:p>
    <w:p w:rsidR="006B4F16" w:rsidRDefault="00790EC8" w:rsidP="00790EC8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04.10-08.10</w:t>
      </w:r>
      <w:r w:rsidR="006B4F16">
        <w:rPr>
          <w:rFonts w:asciiTheme="majorHAnsi" w:hAnsiTheme="majorHAnsi"/>
          <w:b/>
          <w:sz w:val="32"/>
          <w:szCs w:val="32"/>
        </w:rPr>
        <w:t>.2022</w:t>
      </w:r>
      <w:r w:rsidR="006B4F16" w:rsidRPr="00BE482C">
        <w:rPr>
          <w:rFonts w:asciiTheme="majorHAnsi" w:hAnsiTheme="majorHAnsi"/>
          <w:b/>
          <w:sz w:val="32"/>
          <w:szCs w:val="32"/>
        </w:rPr>
        <w:t xml:space="preserve"> г.</w:t>
      </w:r>
      <w:r>
        <w:rPr>
          <w:rFonts w:asciiTheme="majorHAnsi" w:hAnsiTheme="majorHAnsi"/>
          <w:b/>
          <w:sz w:val="32"/>
          <w:szCs w:val="32"/>
        </w:rPr>
        <w:t>, гр. Горна Оряховица</w:t>
      </w:r>
    </w:p>
    <w:p w:rsidR="00C42D45" w:rsidRDefault="00C42D45" w:rsidP="00803877">
      <w:pPr>
        <w:spacing w:line="360" w:lineRule="auto"/>
        <w:ind w:firstLine="708"/>
        <w:jc w:val="center"/>
        <w:rPr>
          <w:rFonts w:asciiTheme="majorHAnsi" w:hAnsiTheme="majorHAnsi"/>
          <w:b/>
          <w:sz w:val="32"/>
          <w:szCs w:val="32"/>
        </w:rPr>
      </w:pPr>
    </w:p>
    <w:tbl>
      <w:tblPr>
        <w:tblW w:w="998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15"/>
        <w:gridCol w:w="2967"/>
        <w:gridCol w:w="1263"/>
        <w:gridCol w:w="2538"/>
        <w:gridCol w:w="2304"/>
      </w:tblGrid>
      <w:tr w:rsidR="00790EC8" w:rsidRPr="00790EC8" w:rsidTr="00790EC8">
        <w:trPr>
          <w:trHeight w:val="30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Класиране</w:t>
            </w:r>
            <w:proofErr w:type="spellEnd"/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Име</w:t>
            </w:r>
            <w:proofErr w:type="spellEnd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на</w:t>
            </w:r>
            <w:proofErr w:type="spellEnd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състезателя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Категория</w:t>
            </w:r>
            <w:proofErr w:type="spellEnd"/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Отбор</w:t>
            </w:r>
            <w:proofErr w:type="spellEnd"/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Град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46-48 </w:t>
            </w:r>
            <w:proofErr w:type="spellStart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Йоан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Стефанов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FF0000"/>
                <w:lang w:val="en-US" w:eastAsia="en-US"/>
              </w:rPr>
              <w:t>48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ГО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Горна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Оряховица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Антон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Антонов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FF0000"/>
                <w:lang w:val="en-US" w:eastAsia="en-US"/>
              </w:rPr>
              <w:t>48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Светкавица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Търговище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Ицо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FF0000"/>
                <w:lang w:val="en-US" w:eastAsia="en-US"/>
              </w:rPr>
              <w:t>48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51 </w:t>
            </w:r>
            <w:proofErr w:type="spellStart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Атанас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Бойчинов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51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Юнайтед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спортс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Тодор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Паралесков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51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ГО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Горна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Оряховица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Онур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Атанасов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51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Асен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Методиев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51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Пирин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Борислав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Бориславов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51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Миньор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Александър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Петков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51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АСК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Сливен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Георги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Симеонов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51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Георги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51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Армата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Свиленград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54 </w:t>
            </w:r>
            <w:proofErr w:type="spellStart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Андреас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FF0000"/>
                <w:lang w:val="en-US" w:eastAsia="en-US"/>
              </w:rPr>
              <w:t>54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Черно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море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Джан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Басриев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FF0000"/>
                <w:lang w:val="en-US" w:eastAsia="en-US"/>
              </w:rPr>
              <w:t>54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Едис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Шукри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FF0000"/>
                <w:lang w:val="en-US" w:eastAsia="en-US"/>
              </w:rPr>
              <w:t>54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Дунав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Георги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Русанов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FF0000"/>
                <w:lang w:val="en-US" w:eastAsia="en-US"/>
              </w:rPr>
              <w:t>54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Спартак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ПЛ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57 </w:t>
            </w:r>
            <w:proofErr w:type="spellStart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Димо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Тониев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Георги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Иванов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Изгрев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Бургас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Константин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Андреев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Ивайло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Велико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Търново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Явор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Мийремов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Петър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Арсовски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Константин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Атанасов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Левски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Мариян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Александров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АСК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Сливен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lang w:val="en-US" w:eastAsia="en-US"/>
              </w:rPr>
              <w:t>Михаил</w:t>
            </w:r>
            <w:proofErr w:type="spellEnd"/>
            <w:r w:rsidRPr="00790EC8">
              <w:rPr>
                <w:rFonts w:asciiTheme="majorHAnsi" w:hAnsiTheme="majorHAnsi" w:cs="Calibri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lang w:val="en-US" w:eastAsia="en-US"/>
              </w:rPr>
              <w:t>Спасов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lang w:val="en-US" w:eastAsia="en-US"/>
              </w:rPr>
              <w:t>57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lang w:val="en-US" w:eastAsia="en-US"/>
              </w:rPr>
              <w:t>Дунав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lang w:val="en-US" w:eastAsia="en-US"/>
              </w:rPr>
              <w:t>Русе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lastRenderedPageBreak/>
              <w:t>9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Марио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Юлианов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Спарта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Монтана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Алекси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Гечев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Мизия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80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60 </w:t>
            </w:r>
            <w:proofErr w:type="spellStart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Станислав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Петров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Бдин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Видин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Алекс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Денев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Стефан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Иванов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Левски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Кристиян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Пирин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Павел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Манев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РС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Мариан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Христов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Олимпия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Разград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Янко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Методиев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Славия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Владислав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Пунов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ПД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Альоша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Стоянов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Лъвовете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Петрич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 63</w:t>
            </w:r>
            <w:proofErr w:type="gramStart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,5</w:t>
            </w:r>
            <w:proofErr w:type="gramEnd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Росен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Марков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63.5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Сторм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Мартин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Муратовски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63.5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ДСД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Християн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Христов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63.5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Доростол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Силистра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Стойко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Цветанов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63.5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Мизия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80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Кристиян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Тодоров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63.5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Симеон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Несторов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63.5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Денис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Грапкинский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63.5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ГО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Горна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Оряховица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lang w:val="en-US" w:eastAsia="en-US"/>
              </w:rPr>
              <w:t>Николай</w:t>
            </w:r>
            <w:proofErr w:type="spellEnd"/>
            <w:r w:rsidRPr="00790EC8">
              <w:rPr>
                <w:rFonts w:asciiTheme="majorHAnsi" w:hAnsiTheme="majorHAnsi" w:cs="Calibri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lang w:val="en-US" w:eastAsia="en-US"/>
              </w:rPr>
              <w:t>Колев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lang w:val="en-US" w:eastAsia="en-US"/>
              </w:rPr>
              <w:t>63.5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lang w:val="en-US" w:eastAsia="en-US"/>
              </w:rPr>
              <w:t>Локомотив</w:t>
            </w:r>
            <w:proofErr w:type="spellEnd"/>
            <w:r w:rsidRPr="00790EC8">
              <w:rPr>
                <w:rFonts w:asciiTheme="majorHAnsi" w:hAnsiTheme="majorHAnsi" w:cs="Calibri"/>
                <w:lang w:val="en-US" w:eastAsia="en-US"/>
              </w:rPr>
              <w:t xml:space="preserve"> ПД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lang w:val="en-US" w:eastAsia="en-US"/>
              </w:rPr>
              <w:t>Пловдив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Виктор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Ламбев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63.5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РС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Станчо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Асенов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63.5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Спартак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ПЛ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67 </w:t>
            </w:r>
            <w:proofErr w:type="spellStart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Иван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Христов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Априлец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с.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Бояджик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Александър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Славчев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Александър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Янис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БАББ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Гюрсес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Славчев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Мизия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80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Кирил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Славия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Росен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Топалов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Шумен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груп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Шумен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Виктор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Костов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ГО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Горна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Оряховица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Иво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Танков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БВС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71 </w:t>
            </w:r>
            <w:proofErr w:type="spellStart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Кристиян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Митев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Пирин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Емил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Славчев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Беласица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Петрич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Пресиан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Станев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Олимпия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Разград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Станислав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Апостолов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Иван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Байчев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ГО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Горна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Оряховица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Михаил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Славов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Роял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Бургас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lastRenderedPageBreak/>
              <w:t>7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Емил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Демирков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Ивайло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Велико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Търново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Тома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Великов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Харис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Серги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Владойану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FF0000"/>
                <w:lang w:val="en-US" w:eastAsia="en-US"/>
              </w:rPr>
              <w:t>10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FF0000"/>
                <w:lang w:val="en-US" w:eastAsia="en-US"/>
              </w:rPr>
              <w:t>Наталиос</w:t>
            </w:r>
            <w:proofErr w:type="spellEnd"/>
            <w:r w:rsidRPr="00790EC8">
              <w:rPr>
                <w:rFonts w:asciiTheme="majorHAnsi" w:hAnsiTheme="majorHAnsi" w:cs="Calibri"/>
                <w:color w:val="FF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FF0000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FF0000"/>
                <w:lang w:val="en-US" w:eastAsia="en-US"/>
              </w:rPr>
              <w:t>71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FF0000"/>
                <w:lang w:val="en-US" w:eastAsia="en-US"/>
              </w:rPr>
              <w:t>Таланти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FF0000"/>
                <w:lang w:val="en-US" w:eastAsia="en-US"/>
              </w:rPr>
              <w:t>Лом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Виктор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Миньор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12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Ростислав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Иванов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Априлец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с.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Бояджик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13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Атанас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Велев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Левски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75 </w:t>
            </w:r>
            <w:proofErr w:type="spellStart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Стелиaн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Страхилов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Чънар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Хюсеин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БВС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Илия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Инджов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ГО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Горна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Оряховица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Михаил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Токов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Миньор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Стефан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Дейков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Изгрев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Бургас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80 </w:t>
            </w:r>
            <w:proofErr w:type="spellStart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Мирослав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Ивайло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Велико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Търново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Серкан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Севдимов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Олимпия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Разград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Жан-Божидар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Сидеров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Димитър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Брусев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ГО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Горна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Оряховица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Лъчезар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Черно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море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Петър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Петров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Априлец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с.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Бояджик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Георги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Златков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Велислав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Бърдаров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Олимпия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Разград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Виктор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Маринов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86 </w:t>
            </w:r>
            <w:proofErr w:type="spellStart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Георги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Стоянов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86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Адриан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Попов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86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Красна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поляна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FF0000"/>
                <w:lang w:val="en-US" w:eastAsia="en-US"/>
              </w:rPr>
              <w:t>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FF0000"/>
                <w:lang w:val="en-US" w:eastAsia="en-US"/>
              </w:rPr>
              <w:t>Иван</w:t>
            </w:r>
            <w:proofErr w:type="spellEnd"/>
            <w:r w:rsidRPr="00790EC8">
              <w:rPr>
                <w:rFonts w:asciiTheme="majorHAnsi" w:hAnsiTheme="majorHAnsi" w:cs="Calibri"/>
                <w:color w:val="FF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FF0000"/>
                <w:lang w:val="en-US" w:eastAsia="en-US"/>
              </w:rPr>
              <w:t>Ангелов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FF0000"/>
                <w:lang w:val="en-US" w:eastAsia="en-US"/>
              </w:rPr>
              <w:t>86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FF0000"/>
                <w:lang w:val="en-US" w:eastAsia="en-US"/>
              </w:rPr>
              <w:t>Ладимекс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FF0000"/>
                <w:lang w:val="en-US" w:eastAsia="en-US"/>
              </w:rPr>
              <w:t>Перник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Мартин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Костов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86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Ивайло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Велико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Търново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Йордан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Кръстев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86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Миньор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92 </w:t>
            </w:r>
            <w:proofErr w:type="spellStart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Христо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Бакрачев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92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Левски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Михаил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Куцаров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92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ГО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Горна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Оряховица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Стивън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Ангелов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92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Спартак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ДМ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Димитровград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FF0000"/>
                <w:lang w:val="en-US" w:eastAsia="en-US"/>
              </w:rPr>
              <w:t>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FF0000"/>
                <w:lang w:val="en-US" w:eastAsia="en-US"/>
              </w:rPr>
              <w:t>Методи</w:t>
            </w:r>
            <w:proofErr w:type="spellEnd"/>
            <w:r w:rsidRPr="00790EC8">
              <w:rPr>
                <w:rFonts w:asciiTheme="majorHAnsi" w:hAnsiTheme="majorHAnsi" w:cs="Calibri"/>
                <w:color w:val="FF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FF0000"/>
                <w:lang w:val="en-US" w:eastAsia="en-US"/>
              </w:rPr>
              <w:t>Методиев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FF0000"/>
                <w:lang w:val="en-US" w:eastAsia="en-US"/>
              </w:rPr>
              <w:t>92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FF0000"/>
                <w:lang w:val="en-US" w:eastAsia="en-US"/>
              </w:rPr>
              <w:t>Таланти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FF0000"/>
                <w:lang w:val="en-US" w:eastAsia="en-US"/>
              </w:rPr>
              <w:t>Лом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Ивайло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Иванов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92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Мизия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80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Петър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Грозданов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92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Ладимекс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+92 </w:t>
            </w:r>
            <w:proofErr w:type="spellStart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790EC8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Венко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Павлов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92+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Спартак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ДМ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Димитровград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Димитър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Йовев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92+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Левски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lastRenderedPageBreak/>
              <w:t>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Радостин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Найденов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92+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  <w:proofErr w:type="spellEnd"/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Ергюн</w:t>
            </w:r>
            <w:proofErr w:type="spellEnd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Адем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92+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БВС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790EC8" w:rsidRPr="00790EC8" w:rsidTr="00790EC8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FF0000"/>
                <w:lang w:val="en-US" w:eastAsia="en-US"/>
              </w:rPr>
              <w:t>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FF0000"/>
                <w:lang w:val="en-US" w:eastAsia="en-US"/>
              </w:rPr>
              <w:t>Михаил</w:t>
            </w:r>
            <w:proofErr w:type="spellEnd"/>
            <w:r w:rsidRPr="00790EC8">
              <w:rPr>
                <w:rFonts w:asciiTheme="majorHAnsi" w:hAnsiTheme="majorHAnsi" w:cs="Calibri"/>
                <w:color w:val="FF0000"/>
                <w:lang w:val="en-US" w:eastAsia="en-US"/>
              </w:rPr>
              <w:t xml:space="preserve"> </w:t>
            </w:r>
            <w:proofErr w:type="spellStart"/>
            <w:r w:rsidRPr="00790EC8">
              <w:rPr>
                <w:rFonts w:asciiTheme="majorHAnsi" w:hAnsiTheme="majorHAnsi" w:cs="Calibri"/>
                <w:color w:val="FF0000"/>
                <w:lang w:val="en-US" w:eastAsia="en-US"/>
              </w:rPr>
              <w:t>Иванов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FF0000"/>
                <w:lang w:val="en-US" w:eastAsia="en-US"/>
              </w:rPr>
              <w:t>92+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790EC8">
              <w:rPr>
                <w:rFonts w:asciiTheme="majorHAnsi" w:hAnsiTheme="majorHAnsi" w:cs="Calibri"/>
                <w:color w:val="FF0000"/>
                <w:lang w:val="en-US" w:eastAsia="en-US"/>
              </w:rPr>
              <w:t>АСК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EC8" w:rsidRPr="00790EC8" w:rsidRDefault="00790EC8" w:rsidP="00790EC8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790EC8">
              <w:rPr>
                <w:rFonts w:asciiTheme="majorHAnsi" w:hAnsiTheme="majorHAnsi" w:cs="Calibri"/>
                <w:color w:val="FF0000"/>
                <w:lang w:val="en-US" w:eastAsia="en-US"/>
              </w:rPr>
              <w:t>Сливен</w:t>
            </w:r>
            <w:proofErr w:type="spellEnd"/>
          </w:p>
        </w:tc>
      </w:tr>
    </w:tbl>
    <w:p w:rsidR="00F815A2" w:rsidRDefault="00F815A2" w:rsidP="006B4F16">
      <w:pPr>
        <w:spacing w:line="360" w:lineRule="auto"/>
        <w:rPr>
          <w:rFonts w:asciiTheme="majorHAnsi" w:hAnsiTheme="majorHAnsi"/>
          <w:b/>
          <w:sz w:val="32"/>
          <w:szCs w:val="32"/>
        </w:rPr>
      </w:pPr>
    </w:p>
    <w:p w:rsidR="00BE482C" w:rsidRPr="00BE482C" w:rsidRDefault="006B4F16" w:rsidP="00F815A2">
      <w:pPr>
        <w:spacing w:line="360" w:lineRule="auto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БФБокс</w:t>
      </w:r>
    </w:p>
    <w:sectPr w:rsidR="00BE482C" w:rsidRPr="00BE482C" w:rsidSect="00144764">
      <w:headerReference w:type="default" r:id="rId9"/>
      <w:footerReference w:type="even" r:id="rId10"/>
      <w:footerReference w:type="default" r:id="rId11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84A" w:rsidRDefault="0068184A" w:rsidP="00144764">
      <w:r>
        <w:separator/>
      </w:r>
    </w:p>
  </w:endnote>
  <w:endnote w:type="continuationSeparator" w:id="0">
    <w:p w:rsidR="0068184A" w:rsidRDefault="0068184A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65F" w:rsidRDefault="00FE465F">
    <w:pPr>
      <w:pStyle w:val="Footer"/>
    </w:pPr>
    <w:r>
      <w:rPr>
        <w:noProof/>
        <w:lang w:val="en-US"/>
      </w:rPr>
      <w:drawing>
        <wp:inline distT="0" distB="0" distL="0" distR="0" wp14:anchorId="2DC9CD84" wp14:editId="31DE0E21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2ED0E546" wp14:editId="1EF88DBE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4062674C" wp14:editId="1A21AE12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65F" w:rsidRPr="00144764" w:rsidRDefault="00FE465F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93DD0D" wp14:editId="01943257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84A" w:rsidRDefault="0068184A" w:rsidP="00144764">
      <w:r>
        <w:separator/>
      </w:r>
    </w:p>
  </w:footnote>
  <w:footnote w:type="continuationSeparator" w:id="0">
    <w:p w:rsidR="0068184A" w:rsidRDefault="0068184A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65F" w:rsidRPr="00144764" w:rsidRDefault="00FE465F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18818A" wp14:editId="052E713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D6C26"/>
    <w:multiLevelType w:val="hybridMultilevel"/>
    <w:tmpl w:val="2A5A265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>
    <w:nsid w:val="7FEF52C0"/>
    <w:multiLevelType w:val="hybridMultilevel"/>
    <w:tmpl w:val="D0D63D2E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F0F1A"/>
    <w:rsid w:val="00144764"/>
    <w:rsid w:val="00223B83"/>
    <w:rsid w:val="002A4A8E"/>
    <w:rsid w:val="00300644"/>
    <w:rsid w:val="003874E4"/>
    <w:rsid w:val="00446467"/>
    <w:rsid w:val="00484BD5"/>
    <w:rsid w:val="00570DB0"/>
    <w:rsid w:val="00576D0A"/>
    <w:rsid w:val="005B76EA"/>
    <w:rsid w:val="00606305"/>
    <w:rsid w:val="0064642C"/>
    <w:rsid w:val="0068184A"/>
    <w:rsid w:val="006B4F16"/>
    <w:rsid w:val="006D1ED9"/>
    <w:rsid w:val="007077B0"/>
    <w:rsid w:val="0073702F"/>
    <w:rsid w:val="0076018A"/>
    <w:rsid w:val="007777FC"/>
    <w:rsid w:val="00790EC8"/>
    <w:rsid w:val="00803877"/>
    <w:rsid w:val="00853C82"/>
    <w:rsid w:val="008F1701"/>
    <w:rsid w:val="00917784"/>
    <w:rsid w:val="00920FBF"/>
    <w:rsid w:val="00A25AD5"/>
    <w:rsid w:val="00A87976"/>
    <w:rsid w:val="00AB28A5"/>
    <w:rsid w:val="00AD52FE"/>
    <w:rsid w:val="00B50314"/>
    <w:rsid w:val="00B555A9"/>
    <w:rsid w:val="00B5771A"/>
    <w:rsid w:val="00BE482C"/>
    <w:rsid w:val="00C42D45"/>
    <w:rsid w:val="00C505F5"/>
    <w:rsid w:val="00C72603"/>
    <w:rsid w:val="00C73178"/>
    <w:rsid w:val="00CB5611"/>
    <w:rsid w:val="00CC5F5D"/>
    <w:rsid w:val="00CE162C"/>
    <w:rsid w:val="00CE7492"/>
    <w:rsid w:val="00D73436"/>
    <w:rsid w:val="00D876C6"/>
    <w:rsid w:val="00D940C6"/>
    <w:rsid w:val="00E127A4"/>
    <w:rsid w:val="00E1287C"/>
    <w:rsid w:val="00E247D5"/>
    <w:rsid w:val="00E33C7E"/>
    <w:rsid w:val="00E957A4"/>
    <w:rsid w:val="00E96AFF"/>
    <w:rsid w:val="00F815A2"/>
    <w:rsid w:val="00FB3D36"/>
    <w:rsid w:val="00FE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  <w:style w:type="paragraph" w:styleId="FootnoteText">
    <w:name w:val="footnote text"/>
    <w:basedOn w:val="Normal"/>
    <w:link w:val="FootnoteTextChar"/>
    <w:uiPriority w:val="99"/>
    <w:semiHidden/>
    <w:unhideWhenUsed/>
    <w:rsid w:val="00D734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43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7343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  <w:style w:type="paragraph" w:styleId="FootnoteText">
    <w:name w:val="footnote text"/>
    <w:basedOn w:val="Normal"/>
    <w:link w:val="FootnoteTextChar"/>
    <w:uiPriority w:val="99"/>
    <w:semiHidden/>
    <w:unhideWhenUsed/>
    <w:rsid w:val="00D734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43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734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3C3F2-7D59-41C8-81CB-0149086CC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</TotalTime>
  <Pages>4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Good</cp:lastModifiedBy>
  <cp:revision>2</cp:revision>
  <cp:lastPrinted>2021-03-05T11:43:00Z</cp:lastPrinted>
  <dcterms:created xsi:type="dcterms:W3CDTF">2022-11-09T13:22:00Z</dcterms:created>
  <dcterms:modified xsi:type="dcterms:W3CDTF">2022-11-09T13:22:00Z</dcterms:modified>
</cp:coreProperties>
</file>